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239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  <w:gridCol w:w="6786"/>
        <w:gridCol w:w="6786"/>
      </w:tblGrid>
      <w:tr w:rsidR="009E0802" w:rsidRPr="008F6547" w14:paraId="055D71B0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236AB4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6564EE3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581D30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2E82BF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FEB2D25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C2FC7E0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0139147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9B90D69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B444CF6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6494EB6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673AAF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DF310B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9697778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E1915D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06F216F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32F4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3E7A941C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F90C8AA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2B5C68B7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28CF1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9C5EFDD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498FC3E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A0D6A9D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29F380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B6F1FC2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0122406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91B53EA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BFCF8C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C89E9E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1DF931B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6264703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6F2170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2A62689B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1C53CE8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599C0698" w14:textId="77777777" w:rsidTr="00C460CA">
        <w:trPr>
          <w:gridAfter w:val="2"/>
          <w:wAfter w:w="13572" w:type="dxa"/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57F2C9D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DF3370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6FC5369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7BCB1B35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9DFCBD9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45EC6E9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1B5C8FD" w14:textId="77777777" w:rsidR="0013068A" w:rsidRPr="008F6547" w:rsidRDefault="0013068A" w:rsidP="0013068A"/>
        </w:tc>
      </w:tr>
      <w:tr w:rsidR="00597968" w:rsidRPr="008F6547" w14:paraId="4AB59E78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A5BB1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9927E7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48D3E0E" w14:textId="77777777" w:rsidR="0013068A" w:rsidRPr="008F6547" w:rsidRDefault="0013068A" w:rsidP="0013068A"/>
        </w:tc>
      </w:tr>
      <w:tr w:rsidR="00597968" w:rsidRPr="008F6547" w14:paraId="574A13D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40AA43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631845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FE8EF4F" w14:textId="77777777" w:rsidR="0013068A" w:rsidRPr="008F6547" w:rsidRDefault="0013068A" w:rsidP="00940F19"/>
        </w:tc>
      </w:tr>
      <w:tr w:rsidR="00140608" w:rsidRPr="00597968" w14:paraId="1AEE0F87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24AFB56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3CE4307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4A1F426C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39D6796C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73FCF3BB" w14:textId="0920A406" w:rsidR="000D2F1B" w:rsidRPr="00C86E04" w:rsidRDefault="00C86E04" w:rsidP="00547BF7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5207DA" w:rsidRPr="005207DA">
              <w:rPr>
                <w:b/>
              </w:rPr>
              <w:t>Zukunftsgarten IGA 2027 –</w:t>
            </w:r>
            <w:r w:rsidR="005E723A">
              <w:rPr>
                <w:b/>
              </w:rPr>
              <w:t xml:space="preserve"> </w:t>
            </w:r>
            <w:r w:rsidR="00176CC3" w:rsidRPr="00176CC3">
              <w:rPr>
                <w:b/>
              </w:rPr>
              <w:t>Wärmeversorgung</w:t>
            </w:r>
            <w:r w:rsidR="005E723A" w:rsidRPr="005E723A">
              <w:rPr>
                <w:b/>
              </w:rPr>
              <w:t xml:space="preserve"> </w:t>
            </w:r>
            <w:r w:rsidR="005207DA" w:rsidRPr="005207DA">
              <w:rPr>
                <w:b/>
              </w:rPr>
              <w:t>für die Erweiterung des Restaurants Ziegenpeter am RheinPark</w:t>
            </w:r>
            <w:r w:rsidRPr="00C86E04">
              <w:rPr>
                <w:b/>
              </w:rPr>
              <w:fldChar w:fldCharType="end"/>
            </w:r>
          </w:p>
        </w:tc>
      </w:tr>
      <w:tr w:rsidR="000D2F1B" w:rsidRPr="008F6547" w14:paraId="1D45484A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43FBE2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4722CDFD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0E25AA94" w14:textId="77777777" w:rsidTr="00C460CA">
        <w:trPr>
          <w:gridAfter w:val="2"/>
          <w:wAfter w:w="13572" w:type="dxa"/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F30F8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58A6B2C9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632D8EC8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0DB64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7167258" w14:textId="6D84BB45" w:rsidR="000D2F1B" w:rsidRPr="00C74A8F" w:rsidRDefault="00C86E04" w:rsidP="00521A16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176CC3" w:rsidRPr="00176CC3">
              <w:rPr>
                <w:b/>
              </w:rPr>
              <w:t>Wärmeversorgung</w:t>
            </w:r>
            <w:r w:rsidRPr="00C86E04">
              <w:rPr>
                <w:b/>
              </w:rPr>
              <w:fldChar w:fldCharType="end"/>
            </w:r>
          </w:p>
        </w:tc>
      </w:tr>
      <w:tr w:rsidR="005C638C" w:rsidRPr="001C60F2" w14:paraId="487A360A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5CB6F5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1FF87A7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377FFA4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D970087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24FC45F6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D14BF36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6099219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A7E3CC3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7EDB40B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520F47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C4F7DC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64B49F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DA9B58E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A6E86C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2F36FF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465DC494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6BD42589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1626226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65C3395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A33A48E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5A3CDC16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05E9EFC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4B0E80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C2976E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13841F6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56473C87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B21209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A11609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0D74890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E07885E" w14:textId="77777777" w:rsidR="004E122C" w:rsidRPr="00513DD8" w:rsidRDefault="00DF0D66" w:rsidP="006D43FE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72073FA2" w14:textId="77777777" w:rsidR="004E122C" w:rsidRPr="00513DD8" w:rsidRDefault="001013A4" w:rsidP="00987558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 xml:space="preserve">Verzeichnis der </w:t>
            </w:r>
            <w:r w:rsidR="00DF0D66" w:rsidRPr="00513DD8">
              <w:rPr>
                <w:strike/>
              </w:rPr>
              <w:t>Leistungen</w:t>
            </w:r>
            <w:r w:rsidR="004F6A90" w:rsidRPr="00513DD8">
              <w:rPr>
                <w:strike/>
              </w:rPr>
              <w:t>/Kapazitäten</w:t>
            </w:r>
            <w:r w:rsidR="00DF0D66" w:rsidRPr="00513DD8">
              <w:rPr>
                <w:strike/>
              </w:rPr>
              <w:t xml:space="preserve"> anderer Unternehmen</w:t>
            </w:r>
          </w:p>
        </w:tc>
      </w:tr>
      <w:tr w:rsidR="00DF0D66" w:rsidRPr="001C60F2" w14:paraId="5DC4F4F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0ECFD20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EB7A982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6EEEE3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3595E9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5365412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7F79D1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152A658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AC444C6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568F52B8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065D19D0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E821723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FBE97F9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DD8E17C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244F041A" w14:textId="77777777" w:rsidR="00695337" w:rsidRPr="00520D3B" w:rsidRDefault="00067687" w:rsidP="00624F1B">
            <w:r>
              <w:rPr>
                <w:rFonts w:ascii="Helvetica" w:hAnsi="Helvetica" w:cs="Helvetica"/>
              </w:rPr>
              <w:t xml:space="preserve">Formblatt </w:t>
            </w:r>
            <w:r w:rsidR="00E401BD">
              <w:rPr>
                <w:rFonts w:ascii="Helvetica" w:hAnsi="Helvetica" w:cs="Helvetica"/>
              </w:rPr>
              <w:t>F</w:t>
            </w:r>
            <w:r w:rsidR="00B02A39">
              <w:rPr>
                <w:rFonts w:ascii="Helvetica" w:hAnsi="Helvetica" w:cs="Helvetica"/>
              </w:rPr>
              <w:t>4</w:t>
            </w:r>
          </w:p>
        </w:tc>
      </w:tr>
      <w:tr w:rsidR="000F3508" w:rsidRPr="001C60F2" w14:paraId="701B2F6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CB3F52A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ED1135D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5E0BF17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A0F82D6" w14:textId="77777777" w:rsidR="000F3508" w:rsidRPr="00597968" w:rsidRDefault="000F3508" w:rsidP="002F4DD6">
            <w:pPr>
              <w:jc w:val="left"/>
            </w:pPr>
          </w:p>
        </w:tc>
      </w:tr>
      <w:tr w:rsidR="000F3508" w:rsidRPr="001C60F2" w14:paraId="05FDB8E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DF625DC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173F9D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1F049F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A518F92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178D958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AAEF66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5AEFD76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53E76CD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86075A2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34D04B1A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AF29ED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3E82B8F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DBEB35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BDB3D6D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78358F6B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5DDE96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D4F0C47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C96B1B1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C2BD274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5FB22C2C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9CBEF90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CC69E9">
              <w:rPr>
                <w:vertAlign w:val="superscript"/>
              </w:rPr>
              <w:instrText xml:space="preserve"> \* MERGEFORMAT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403C66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5CE3BC4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1556B0D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4F8AE1C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33C4096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1986A139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00998EFD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7BBE9CF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F056C22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E124E8F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F5CA7AD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43F19383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E0F2C0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197B50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79C7ED2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09BA1CDA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71DA7D3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5B4EAE6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8A43905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F2C48E3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0F4FEAA" w14:textId="77777777" w:rsidR="00E76F2B" w:rsidRPr="00597968" w:rsidRDefault="00624F1B" w:rsidP="00E76F2B">
            <w:pPr>
              <w:jc w:val="left"/>
            </w:pPr>
            <w:r>
              <w:t>Formblatt F 1</w:t>
            </w:r>
            <w:r w:rsidR="008E55B9">
              <w:t xml:space="preserve"> - </w:t>
            </w:r>
            <w:r w:rsidR="00C40DBE">
              <w:t>3</w:t>
            </w:r>
          </w:p>
        </w:tc>
      </w:tr>
      <w:tr w:rsidR="00E401BD" w:rsidRPr="00D1009B" w14:paraId="4AEA88F3" w14:textId="77777777" w:rsidTr="00C460C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601E544" w14:textId="77777777" w:rsidR="00E401BD" w:rsidRDefault="00E401BD" w:rsidP="00E401BD">
            <w:pPr>
              <w:rPr>
                <w:b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71C55683" w14:textId="77777777" w:rsidR="00E401BD" w:rsidRDefault="00E401BD" w:rsidP="00E401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  <w:p w14:paraId="3A94E69C" w14:textId="77777777" w:rsidR="00E401BD" w:rsidRPr="005C27BD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7D5FD4CC" w14:textId="77777777" w:rsidR="00E401BD" w:rsidRPr="00D425A1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6073860D" w14:textId="77777777" w:rsidR="00E401BD" w:rsidRPr="00597968" w:rsidRDefault="00E401BD" w:rsidP="00E401BD">
            <w:pPr>
              <w:jc w:val="left"/>
            </w:pPr>
            <w:r>
              <w:t>Formblatt F1 – F3</w:t>
            </w:r>
          </w:p>
        </w:tc>
      </w:tr>
      <w:tr w:rsidR="00E401BD" w:rsidRPr="001C60F2" w14:paraId="3AAA82F2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2949F28" w14:textId="77777777" w:rsidR="00E401BD" w:rsidRPr="00410951" w:rsidRDefault="00E401BD" w:rsidP="00E401BD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E401BD" w:rsidRPr="00D1009B" w14:paraId="33B3D51C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6E4758" w14:textId="77777777" w:rsidR="00E401BD" w:rsidRPr="00D1009B" w:rsidRDefault="00E401BD" w:rsidP="00E401BD">
            <w:pPr>
              <w:rPr>
                <w:sz w:val="8"/>
                <w:szCs w:val="8"/>
              </w:rPr>
            </w:pPr>
          </w:p>
        </w:tc>
      </w:tr>
      <w:tr w:rsidR="00E401BD" w:rsidRPr="001C60F2" w14:paraId="34A7B22C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15035A5B" w14:textId="77777777" w:rsidR="00E401BD" w:rsidRPr="00410951" w:rsidRDefault="00E401BD" w:rsidP="00E401BD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4F6A90">
              <w:t xml:space="preserve">einschl. Umsatzsteuer </w:t>
            </w:r>
            <w:r>
              <w:t xml:space="preserve">                                             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3CAE1DF7" w14:textId="77777777" w:rsidR="00E401BD" w:rsidRPr="00410951" w:rsidRDefault="00E401BD" w:rsidP="00E401BD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7EC05C73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401BD" w:rsidRPr="00D1009B" w14:paraId="452BE0F3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06B0858" w14:textId="77777777" w:rsidR="00E401BD" w:rsidRPr="00D1009B" w:rsidRDefault="00E401BD" w:rsidP="00E401BD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E401BD" w:rsidRPr="00D425A1" w14:paraId="7D81B7AB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3F61A0F8" w14:textId="77777777" w:rsidR="00E401BD" w:rsidRPr="00D425A1" w:rsidRDefault="00E401BD" w:rsidP="00E401BD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Pr="004F6A90">
              <w:t>einschl. Umsatzsteuer</w:t>
            </w:r>
            <w:r>
              <w:br/>
            </w:r>
            <w:r w:rsidRPr="00D425A1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vAlign w:val="bottom"/>
          </w:tcPr>
          <w:p w14:paraId="1F692A01" w14:textId="77777777" w:rsidR="00E401BD" w:rsidRPr="00D425A1" w:rsidRDefault="00E401BD" w:rsidP="00E401BD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207D2F06" w14:textId="77777777" w:rsidR="00E401BD" w:rsidRPr="0089492C" w:rsidRDefault="00E401BD" w:rsidP="00E401BD">
            <w:pPr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E401BD" w:rsidRPr="008B0B82" w14:paraId="08E3F2C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747007B0" w14:textId="77777777" w:rsidR="00E401BD" w:rsidRPr="008B0B82" w:rsidRDefault="00E401BD" w:rsidP="00E401BD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E401BD" w:rsidRPr="00DF0D66" w14:paraId="294ED0DC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BE5C8A3" w14:textId="77777777" w:rsidR="00E401BD" w:rsidRPr="00DC7388" w:rsidRDefault="00E401BD" w:rsidP="00E401BD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E401BD" w:rsidRPr="001C60F2" w14:paraId="6581116C" w14:textId="77777777" w:rsidTr="00C460CA">
        <w:trPr>
          <w:gridAfter w:val="2"/>
          <w:wAfter w:w="13572" w:type="dxa"/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FAF51E0" w14:textId="77777777" w:rsidR="00E401BD" w:rsidRPr="00410951" w:rsidRDefault="00E401BD" w:rsidP="00E401BD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3E4E2EF" w14:textId="77777777" w:rsidR="00E401BD" w:rsidRPr="00410951" w:rsidRDefault="00E401BD" w:rsidP="00E401BD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4EE29528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401BD" w:rsidRPr="00DF0D66" w14:paraId="6F5F425D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8639AC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401BD" w:rsidRPr="001C60F2" w14:paraId="65AEEDFE" w14:textId="77777777" w:rsidTr="00C460CA">
        <w:trPr>
          <w:gridAfter w:val="2"/>
          <w:wAfter w:w="13572" w:type="dxa"/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3481E38B" w14:textId="77777777" w:rsidR="00E401BD" w:rsidRPr="00FF10F9" w:rsidRDefault="00E401BD" w:rsidP="00E401BD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76032BC7" w14:textId="77777777" w:rsidR="00E401BD" w:rsidRPr="00410951" w:rsidRDefault="00E401BD" w:rsidP="00E401BD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72B35ACA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A321F" w:rsidRPr="001C60F2" w14:paraId="68743EF4" w14:textId="77777777" w:rsidTr="00C710EA">
        <w:trPr>
          <w:gridAfter w:val="2"/>
          <w:wAfter w:w="13572" w:type="dxa"/>
          <w:trHeight w:val="135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2ED17CC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5CB69D83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64C59178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0A6A8223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  <w:r>
              <w:rPr>
                <w:b/>
              </w:rPr>
              <w:t xml:space="preserve">4.1     </w:t>
            </w:r>
            <w:r w:rsidRPr="00FA321F">
              <w:rPr>
                <w:b/>
              </w:rPr>
              <w:t>Skontosatz</w:t>
            </w:r>
            <w:r>
              <w:rPr>
                <w:b/>
              </w:rPr>
              <w:t xml:space="preserve"> (bei Zahlung innerhalb von __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rPr>
                <w:b/>
              </w:rPr>
              <w:t>__ Tagen)              ____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rPr>
                <w:b/>
              </w:rPr>
              <w:t>________%</w:t>
            </w:r>
          </w:p>
          <w:p w14:paraId="330F2E84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68784176" w14:textId="77777777" w:rsidR="00FA321F" w:rsidRPr="00FA321F" w:rsidRDefault="00FA321F" w:rsidP="00E401BD">
            <w:r w:rsidRPr="00FA321F">
              <w:t>Ein vom Bieter gewährter Skontoabzug wird bei der Angebotswertung nur berücksichtigt, wenn die Skontofrist mindestens 10 Tage beträgt.</w:t>
            </w:r>
          </w:p>
        </w:tc>
      </w:tr>
      <w:tr w:rsidR="00FA321F" w:rsidRPr="001C60F2" w14:paraId="058BF479" w14:textId="77777777" w:rsidTr="00C460CA">
        <w:trPr>
          <w:gridAfter w:val="2"/>
          <w:wAfter w:w="13572" w:type="dxa"/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4EA016D8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E992E23" w14:textId="77777777" w:rsidR="00FA321F" w:rsidRPr="00410951" w:rsidRDefault="00FA321F" w:rsidP="00E401BD">
            <w:pPr>
              <w:rPr>
                <w:b/>
              </w:rPr>
            </w:pPr>
          </w:p>
        </w:tc>
      </w:tr>
      <w:tr w:rsidR="00E401BD" w:rsidRPr="001C60F2" w14:paraId="413ABCEA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2E6DE4" w14:textId="77777777" w:rsidR="00E401BD" w:rsidRPr="00410951" w:rsidRDefault="00E401BD" w:rsidP="00E401BD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E401BD" w:rsidRPr="001C60F2" w14:paraId="3EBF8C7E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56E24DE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6D89138A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E401BD" w:rsidRPr="001C60F2" w14:paraId="4391C83F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57DA540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0395C2B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E401BD" w:rsidRPr="001C60F2" w14:paraId="20622E54" w14:textId="77777777" w:rsidTr="00C460CA">
        <w:trPr>
          <w:gridAfter w:val="2"/>
          <w:wAfter w:w="13572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BBDE92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4565E08" w14:textId="77777777" w:rsidR="00E401BD" w:rsidRPr="001C60F2" w:rsidRDefault="00E401BD" w:rsidP="00E401BD">
            <w:pPr>
              <w:pStyle w:val="AnstrichTabelle"/>
            </w:pPr>
          </w:p>
        </w:tc>
      </w:tr>
      <w:tr w:rsidR="00E401BD" w:rsidRPr="00410951" w14:paraId="3493F58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719802B0" w14:textId="77777777" w:rsidR="00E401BD" w:rsidRPr="001C60F2" w:rsidRDefault="00E401BD" w:rsidP="00E401BD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6FAC0049" w14:textId="77777777" w:rsidR="00E401BD" w:rsidRPr="00D425A1" w:rsidRDefault="00E401BD" w:rsidP="00E401BD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E401BD" w:rsidRPr="0051062D" w14:paraId="0DDBFED1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B3EB2AE" w14:textId="77777777" w:rsidR="00E401BD" w:rsidRPr="0051062D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F597C01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6F6EE15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0A186C8E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66093DA7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8F271B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74D46B36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BCB60C1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44BBB3B" w14:textId="77777777" w:rsidR="00E401BD" w:rsidRPr="001C60F2" w:rsidRDefault="00E401BD" w:rsidP="00E401BD"/>
        </w:tc>
        <w:tc>
          <w:tcPr>
            <w:tcW w:w="1279" w:type="dxa"/>
            <w:gridSpan w:val="3"/>
            <w:vAlign w:val="center"/>
          </w:tcPr>
          <w:p w14:paraId="785AAE95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9E87666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6131306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CDC391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4DB12DC3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421F925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65FC419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52F2F41C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D8BA7EB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01B5C2BC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4FC4A0A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7A0237D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135714D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A485A30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64B8944A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81DC535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4923526D" w14:textId="77777777" w:rsidR="00E401BD" w:rsidRPr="009E0802" w:rsidRDefault="00E401BD" w:rsidP="00E401BD">
            <w:r>
              <w:t>HPQR-Nr.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B1E0712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410951" w14:paraId="3F85002A" w14:textId="77777777" w:rsidTr="00C460CA">
        <w:trPr>
          <w:gridAfter w:val="2"/>
          <w:wAfter w:w="13572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42245DEA" w14:textId="77777777" w:rsidR="00E401BD" w:rsidRPr="00FF10F9" w:rsidDel="00594545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08339FC5" w14:textId="77777777" w:rsidR="00E401BD" w:rsidRPr="001C60F2" w:rsidRDefault="00E401BD" w:rsidP="00E401BD">
            <w:pPr>
              <w:jc w:val="left"/>
            </w:pPr>
          </w:p>
        </w:tc>
      </w:tr>
      <w:tr w:rsidR="00E401BD" w:rsidRPr="00410951" w14:paraId="57A8507F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6C641C8D" w14:textId="77777777" w:rsidR="00E401BD" w:rsidRPr="001C60F2" w:rsidRDefault="00E401BD" w:rsidP="00E401BD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E401BD" w:rsidRPr="0027784E" w14:paraId="13CA9DA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F24FAF7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8BCC5F8" w14:textId="77777777" w:rsidR="00E401BD" w:rsidRPr="0027784E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7D03BF30" w14:textId="77777777" w:rsidR="00E401BD" w:rsidRDefault="00E401BD" w:rsidP="00E401BD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401BD" w:rsidRPr="0027784E" w14:paraId="2FB6E91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0E19CE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B00D864" w14:textId="77777777" w:rsidR="00E401BD" w:rsidRPr="00E92DDD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2A7A4507" w14:textId="77777777" w:rsidR="00E401BD" w:rsidRDefault="00E401BD" w:rsidP="00E401BD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E401BD" w:rsidRPr="00DF0D66" w14:paraId="16B521B5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1834FA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92DDD" w:rsidRPr="00410951" w14:paraId="0D7C043B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3DDAC9C9" w14:textId="77777777" w:rsidR="00E92DDD" w:rsidRPr="001C60F2" w:rsidRDefault="00E92DD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29995AD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BB079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71F735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1C97B222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06FDD0E6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0FC0B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C615FDC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4EA765EB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73887B1B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243C9F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0DA6F9D8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59CB9E65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01F23C8C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5E7A2A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257FDF2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4B5EA81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172A3274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0966B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4B5E8CD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1B0D00C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20F02E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DE5AAA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5491363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F797876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7D6D3B80" w14:textId="77777777" w:rsidTr="00C460CA">
        <w:trPr>
          <w:gridAfter w:val="2"/>
          <w:wAfter w:w="13572" w:type="dxa"/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EE84E5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5ADE500" w14:textId="77777777" w:rsidTr="00C460CA">
        <w:trPr>
          <w:gridAfter w:val="2"/>
          <w:wAfter w:w="13572" w:type="dxa"/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09682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5FEAE08D" w14:textId="77777777" w:rsidR="00E92DDD" w:rsidRDefault="00E92DDD" w:rsidP="00347E05">
            <w:pPr>
              <w:jc w:val="left"/>
            </w:pPr>
          </w:p>
          <w:p w14:paraId="50B56D91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B39468A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3F54076E" w14:textId="77777777" w:rsidR="00E92DDD" w:rsidRPr="00FA6D6C" w:rsidRDefault="00E92DDD" w:rsidP="00347E05">
            <w:pPr>
              <w:jc w:val="left"/>
            </w:pPr>
          </w:p>
        </w:tc>
      </w:tr>
    </w:tbl>
    <w:p w14:paraId="4B36E2E7" w14:textId="77777777" w:rsidR="00624F1B" w:rsidRDefault="00624F1B" w:rsidP="00D464F5"/>
    <w:p w14:paraId="13AB90B6" w14:textId="77777777" w:rsidR="00624F1B" w:rsidRPr="00624F1B" w:rsidRDefault="00624F1B" w:rsidP="00D464F5">
      <w:r>
        <w:t>Bei elektronischer Übersendung ohne Unterschrift gültig.</w:t>
      </w:r>
    </w:p>
    <w:sectPr w:rsidR="00624F1B" w:rsidRPr="00624F1B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64842" w14:textId="77777777" w:rsidR="00191CDC" w:rsidRDefault="00191CDC">
      <w:r>
        <w:separator/>
      </w:r>
    </w:p>
    <w:p w14:paraId="7FFECA17" w14:textId="77777777" w:rsidR="00191CDC" w:rsidRDefault="00191CDC"/>
    <w:p w14:paraId="6C9BC472" w14:textId="77777777" w:rsidR="00191CDC" w:rsidRDefault="00191CDC"/>
  </w:endnote>
  <w:endnote w:type="continuationSeparator" w:id="0">
    <w:p w14:paraId="6CAA15BB" w14:textId="77777777" w:rsidR="00191CDC" w:rsidRDefault="00191CDC">
      <w:r>
        <w:continuationSeparator/>
      </w:r>
    </w:p>
    <w:p w14:paraId="54109EAB" w14:textId="77777777" w:rsidR="00191CDC" w:rsidRDefault="00191CDC"/>
    <w:p w14:paraId="1CA3EA27" w14:textId="77777777" w:rsidR="00191CDC" w:rsidRDefault="00191C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5D57CFB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CC4EFA9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A2B270C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B565CA7" wp14:editId="2B2D326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485CC8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C052B38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547BF7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547BF7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0CC7BD07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ACA1" w14:textId="77777777" w:rsidR="00191CDC" w:rsidRDefault="00191CDC" w:rsidP="00026D23">
      <w:r>
        <w:separator/>
      </w:r>
    </w:p>
  </w:footnote>
  <w:footnote w:type="continuationSeparator" w:id="0">
    <w:p w14:paraId="69865088" w14:textId="77777777" w:rsidR="00191CDC" w:rsidRDefault="00191CDC">
      <w:r>
        <w:continuationSeparator/>
      </w:r>
    </w:p>
    <w:p w14:paraId="60CC6192" w14:textId="77777777" w:rsidR="00191CDC" w:rsidRDefault="00191CDC"/>
    <w:p w14:paraId="1BC81B06" w14:textId="77777777" w:rsidR="00191CDC" w:rsidRDefault="00191CDC"/>
  </w:footnote>
  <w:footnote w:id="1">
    <w:p w14:paraId="7FF495E6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6527A6FE" w14:textId="77777777" w:rsidR="00E401BD" w:rsidRPr="00997FC2" w:rsidRDefault="00E401BD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3D3E43A7" w14:textId="77777777" w:rsidR="00E401BD" w:rsidRPr="006F2B9B" w:rsidRDefault="00E401BD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5C61" w14:textId="77777777" w:rsidR="00E76F2B" w:rsidRDefault="00E76F2B">
    <w:pPr>
      <w:pStyle w:val="Kopfzeile"/>
    </w:pPr>
    <w:r w:rsidRPr="007D5567">
      <w:t>213</w:t>
    </w:r>
  </w:p>
  <w:p w14:paraId="67D0E0D5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86062714">
    <w:abstractNumId w:val="1"/>
  </w:num>
  <w:num w:numId="2" w16cid:durableId="1387144649">
    <w:abstractNumId w:val="7"/>
  </w:num>
  <w:num w:numId="3" w16cid:durableId="388110033">
    <w:abstractNumId w:val="9"/>
  </w:num>
  <w:num w:numId="4" w16cid:durableId="1821385491">
    <w:abstractNumId w:val="23"/>
  </w:num>
  <w:num w:numId="5" w16cid:durableId="931471635">
    <w:abstractNumId w:val="11"/>
  </w:num>
  <w:num w:numId="6" w16cid:durableId="1865708225">
    <w:abstractNumId w:val="3"/>
  </w:num>
  <w:num w:numId="7" w16cid:durableId="134953820">
    <w:abstractNumId w:val="14"/>
  </w:num>
  <w:num w:numId="8" w16cid:durableId="539368473">
    <w:abstractNumId w:val="10"/>
  </w:num>
  <w:num w:numId="9" w16cid:durableId="1940016106">
    <w:abstractNumId w:val="22"/>
  </w:num>
  <w:num w:numId="10" w16cid:durableId="668220276">
    <w:abstractNumId w:val="6"/>
  </w:num>
  <w:num w:numId="11" w16cid:durableId="381248835">
    <w:abstractNumId w:val="13"/>
  </w:num>
  <w:num w:numId="12" w16cid:durableId="4326940">
    <w:abstractNumId w:val="13"/>
  </w:num>
  <w:num w:numId="13" w16cid:durableId="1540050241">
    <w:abstractNumId w:val="13"/>
  </w:num>
  <w:num w:numId="14" w16cid:durableId="1134175958">
    <w:abstractNumId w:val="13"/>
  </w:num>
  <w:num w:numId="15" w16cid:durableId="1297641686">
    <w:abstractNumId w:val="13"/>
  </w:num>
  <w:num w:numId="16" w16cid:durableId="367068934">
    <w:abstractNumId w:val="2"/>
  </w:num>
  <w:num w:numId="17" w16cid:durableId="255986762">
    <w:abstractNumId w:val="2"/>
  </w:num>
  <w:num w:numId="18" w16cid:durableId="478965818">
    <w:abstractNumId w:val="18"/>
  </w:num>
  <w:num w:numId="19" w16cid:durableId="1532693873">
    <w:abstractNumId w:val="15"/>
  </w:num>
  <w:num w:numId="20" w16cid:durableId="1315453569">
    <w:abstractNumId w:val="12"/>
  </w:num>
  <w:num w:numId="21" w16cid:durableId="110443965">
    <w:abstractNumId w:val="8"/>
  </w:num>
  <w:num w:numId="22" w16cid:durableId="1993482614">
    <w:abstractNumId w:val="0"/>
  </w:num>
  <w:num w:numId="23" w16cid:durableId="266157120">
    <w:abstractNumId w:val="17"/>
  </w:num>
  <w:num w:numId="24" w16cid:durableId="2020769341">
    <w:abstractNumId w:val="20"/>
  </w:num>
  <w:num w:numId="25" w16cid:durableId="836768895">
    <w:abstractNumId w:val="21"/>
  </w:num>
  <w:num w:numId="26" w16cid:durableId="761494667">
    <w:abstractNumId w:val="4"/>
  </w:num>
  <w:num w:numId="27" w16cid:durableId="447743131">
    <w:abstractNumId w:val="16"/>
  </w:num>
  <w:num w:numId="28" w16cid:durableId="450899547">
    <w:abstractNumId w:val="19"/>
  </w:num>
  <w:num w:numId="29" w16cid:durableId="132136341">
    <w:abstractNumId w:val="2"/>
  </w:num>
  <w:num w:numId="30" w16cid:durableId="1502504813">
    <w:abstractNumId w:val="2"/>
  </w:num>
  <w:num w:numId="31" w16cid:durableId="371999316">
    <w:abstractNumId w:val="2"/>
  </w:num>
  <w:num w:numId="32" w16cid:durableId="186986641">
    <w:abstractNumId w:val="2"/>
  </w:num>
  <w:num w:numId="33" w16cid:durableId="848564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NVW75kUBvZuLy0BbdZ1D+aIH4gZCbvysnA4dPnaWeESJz1YShHieMFkXFkyPJksCAgFkE3ScYomGG90+EZK+g==" w:salt="JVjN9mcH5Fhz0H2aNeb0h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6233"/>
    <w:rsid w:val="000364B9"/>
    <w:rsid w:val="00046C8E"/>
    <w:rsid w:val="00047B44"/>
    <w:rsid w:val="000540FB"/>
    <w:rsid w:val="0006675C"/>
    <w:rsid w:val="00067687"/>
    <w:rsid w:val="00067E94"/>
    <w:rsid w:val="000733CD"/>
    <w:rsid w:val="00081305"/>
    <w:rsid w:val="000848E7"/>
    <w:rsid w:val="00087A22"/>
    <w:rsid w:val="0009046A"/>
    <w:rsid w:val="000A42AA"/>
    <w:rsid w:val="000A77E4"/>
    <w:rsid w:val="000C070F"/>
    <w:rsid w:val="000C7278"/>
    <w:rsid w:val="000D2327"/>
    <w:rsid w:val="000D2F1B"/>
    <w:rsid w:val="000E4AA2"/>
    <w:rsid w:val="000F3508"/>
    <w:rsid w:val="001013A4"/>
    <w:rsid w:val="001028D9"/>
    <w:rsid w:val="00102AB7"/>
    <w:rsid w:val="00106076"/>
    <w:rsid w:val="0010771E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716ED"/>
    <w:rsid w:val="00176CC3"/>
    <w:rsid w:val="00191CDC"/>
    <w:rsid w:val="001954E4"/>
    <w:rsid w:val="001A1B62"/>
    <w:rsid w:val="001A41BA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1A72"/>
    <w:rsid w:val="00232128"/>
    <w:rsid w:val="00233A2F"/>
    <w:rsid w:val="00243788"/>
    <w:rsid w:val="002476B6"/>
    <w:rsid w:val="002517FD"/>
    <w:rsid w:val="00251A0A"/>
    <w:rsid w:val="00257D0E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2155"/>
    <w:rsid w:val="002C3E91"/>
    <w:rsid w:val="002C403D"/>
    <w:rsid w:val="002C444F"/>
    <w:rsid w:val="002D3567"/>
    <w:rsid w:val="002D53AE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47F41"/>
    <w:rsid w:val="00351096"/>
    <w:rsid w:val="003552CC"/>
    <w:rsid w:val="00355674"/>
    <w:rsid w:val="00355F55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E74"/>
    <w:rsid w:val="003B6F65"/>
    <w:rsid w:val="003B7BE2"/>
    <w:rsid w:val="003C30CD"/>
    <w:rsid w:val="003D0B99"/>
    <w:rsid w:val="003D1BE6"/>
    <w:rsid w:val="003D3E99"/>
    <w:rsid w:val="003E2CD4"/>
    <w:rsid w:val="003E4B7B"/>
    <w:rsid w:val="003E604E"/>
    <w:rsid w:val="003E79F7"/>
    <w:rsid w:val="00400F89"/>
    <w:rsid w:val="00402A1B"/>
    <w:rsid w:val="00403C66"/>
    <w:rsid w:val="004106F8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2859"/>
    <w:rsid w:val="00485D27"/>
    <w:rsid w:val="00492429"/>
    <w:rsid w:val="00493D8E"/>
    <w:rsid w:val="00495570"/>
    <w:rsid w:val="004C19E2"/>
    <w:rsid w:val="004C3362"/>
    <w:rsid w:val="004C4880"/>
    <w:rsid w:val="004C5609"/>
    <w:rsid w:val="004C7F2F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13DD8"/>
    <w:rsid w:val="005207DA"/>
    <w:rsid w:val="00520D3B"/>
    <w:rsid w:val="00521A16"/>
    <w:rsid w:val="005262CB"/>
    <w:rsid w:val="0052651F"/>
    <w:rsid w:val="005333C9"/>
    <w:rsid w:val="00534027"/>
    <w:rsid w:val="00536CC6"/>
    <w:rsid w:val="00537670"/>
    <w:rsid w:val="00547BF7"/>
    <w:rsid w:val="00551B7B"/>
    <w:rsid w:val="00556053"/>
    <w:rsid w:val="005575B0"/>
    <w:rsid w:val="005576BB"/>
    <w:rsid w:val="00563566"/>
    <w:rsid w:val="005636F7"/>
    <w:rsid w:val="00572F21"/>
    <w:rsid w:val="00573601"/>
    <w:rsid w:val="00574488"/>
    <w:rsid w:val="00575FF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64B0"/>
    <w:rsid w:val="005E723A"/>
    <w:rsid w:val="005F32A5"/>
    <w:rsid w:val="005F41CD"/>
    <w:rsid w:val="005F4EFC"/>
    <w:rsid w:val="005F4F00"/>
    <w:rsid w:val="00603E73"/>
    <w:rsid w:val="00605DD3"/>
    <w:rsid w:val="00606550"/>
    <w:rsid w:val="00607EE7"/>
    <w:rsid w:val="00614636"/>
    <w:rsid w:val="00616C8F"/>
    <w:rsid w:val="00622C9A"/>
    <w:rsid w:val="00624F1B"/>
    <w:rsid w:val="00630A3F"/>
    <w:rsid w:val="0063407D"/>
    <w:rsid w:val="00640260"/>
    <w:rsid w:val="00643351"/>
    <w:rsid w:val="00660458"/>
    <w:rsid w:val="0066119D"/>
    <w:rsid w:val="00663E32"/>
    <w:rsid w:val="00667DCD"/>
    <w:rsid w:val="006822E7"/>
    <w:rsid w:val="006832B7"/>
    <w:rsid w:val="00685A08"/>
    <w:rsid w:val="00692462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4BE4"/>
    <w:rsid w:val="006D70A3"/>
    <w:rsid w:val="006E2374"/>
    <w:rsid w:val="006F0570"/>
    <w:rsid w:val="006F2B9B"/>
    <w:rsid w:val="006F369F"/>
    <w:rsid w:val="00706FDC"/>
    <w:rsid w:val="007211F8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318"/>
    <w:rsid w:val="0078695C"/>
    <w:rsid w:val="00790275"/>
    <w:rsid w:val="00795297"/>
    <w:rsid w:val="0079630C"/>
    <w:rsid w:val="00796CCF"/>
    <w:rsid w:val="007A73BC"/>
    <w:rsid w:val="007A77B2"/>
    <w:rsid w:val="007B122B"/>
    <w:rsid w:val="007C0B33"/>
    <w:rsid w:val="007C545B"/>
    <w:rsid w:val="007D436B"/>
    <w:rsid w:val="007D5567"/>
    <w:rsid w:val="007D614C"/>
    <w:rsid w:val="007E61DB"/>
    <w:rsid w:val="007E7294"/>
    <w:rsid w:val="00800048"/>
    <w:rsid w:val="008039B3"/>
    <w:rsid w:val="00804FF9"/>
    <w:rsid w:val="0081095D"/>
    <w:rsid w:val="00812BF3"/>
    <w:rsid w:val="0081723D"/>
    <w:rsid w:val="00823EDF"/>
    <w:rsid w:val="00846CE1"/>
    <w:rsid w:val="00853F45"/>
    <w:rsid w:val="0086350B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E55B9"/>
    <w:rsid w:val="008F52AA"/>
    <w:rsid w:val="008F6547"/>
    <w:rsid w:val="009029D0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2D36"/>
    <w:rsid w:val="009515C7"/>
    <w:rsid w:val="00953C73"/>
    <w:rsid w:val="009555C5"/>
    <w:rsid w:val="00962412"/>
    <w:rsid w:val="00967807"/>
    <w:rsid w:val="0097166A"/>
    <w:rsid w:val="0097459E"/>
    <w:rsid w:val="00987558"/>
    <w:rsid w:val="00991A98"/>
    <w:rsid w:val="00995989"/>
    <w:rsid w:val="009A3215"/>
    <w:rsid w:val="009A75F3"/>
    <w:rsid w:val="009B37A2"/>
    <w:rsid w:val="009B5456"/>
    <w:rsid w:val="009C14BE"/>
    <w:rsid w:val="009D273A"/>
    <w:rsid w:val="009D3CC0"/>
    <w:rsid w:val="009D5046"/>
    <w:rsid w:val="009E0802"/>
    <w:rsid w:val="009E444D"/>
    <w:rsid w:val="009F383F"/>
    <w:rsid w:val="009F5D08"/>
    <w:rsid w:val="00A00872"/>
    <w:rsid w:val="00A010E4"/>
    <w:rsid w:val="00A03047"/>
    <w:rsid w:val="00A06E71"/>
    <w:rsid w:val="00A10F82"/>
    <w:rsid w:val="00A12D13"/>
    <w:rsid w:val="00A218D3"/>
    <w:rsid w:val="00A25723"/>
    <w:rsid w:val="00A274E8"/>
    <w:rsid w:val="00A357E4"/>
    <w:rsid w:val="00A35AB2"/>
    <w:rsid w:val="00A36997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1747"/>
    <w:rsid w:val="00AD584D"/>
    <w:rsid w:val="00AE4AF0"/>
    <w:rsid w:val="00AE5809"/>
    <w:rsid w:val="00AE74AE"/>
    <w:rsid w:val="00AF1915"/>
    <w:rsid w:val="00B003C3"/>
    <w:rsid w:val="00B02A39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1FAE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F5AA7"/>
    <w:rsid w:val="00C03D38"/>
    <w:rsid w:val="00C04FCD"/>
    <w:rsid w:val="00C101BF"/>
    <w:rsid w:val="00C10DA7"/>
    <w:rsid w:val="00C11AE6"/>
    <w:rsid w:val="00C14A93"/>
    <w:rsid w:val="00C170C0"/>
    <w:rsid w:val="00C17C46"/>
    <w:rsid w:val="00C246AC"/>
    <w:rsid w:val="00C24C04"/>
    <w:rsid w:val="00C26124"/>
    <w:rsid w:val="00C2678D"/>
    <w:rsid w:val="00C27171"/>
    <w:rsid w:val="00C277A6"/>
    <w:rsid w:val="00C30192"/>
    <w:rsid w:val="00C40DBE"/>
    <w:rsid w:val="00C45CD7"/>
    <w:rsid w:val="00C460CA"/>
    <w:rsid w:val="00C55A6C"/>
    <w:rsid w:val="00C647C8"/>
    <w:rsid w:val="00C74A8F"/>
    <w:rsid w:val="00C764C5"/>
    <w:rsid w:val="00C7671D"/>
    <w:rsid w:val="00C81A77"/>
    <w:rsid w:val="00C86E04"/>
    <w:rsid w:val="00CB1036"/>
    <w:rsid w:val="00CB2EEB"/>
    <w:rsid w:val="00CC61D1"/>
    <w:rsid w:val="00CC69E9"/>
    <w:rsid w:val="00CD254F"/>
    <w:rsid w:val="00CD54C7"/>
    <w:rsid w:val="00CD6BE8"/>
    <w:rsid w:val="00CF64C4"/>
    <w:rsid w:val="00CF68D2"/>
    <w:rsid w:val="00CF73FA"/>
    <w:rsid w:val="00D006B5"/>
    <w:rsid w:val="00D00C76"/>
    <w:rsid w:val="00D05C74"/>
    <w:rsid w:val="00D1009B"/>
    <w:rsid w:val="00D16F15"/>
    <w:rsid w:val="00D23B01"/>
    <w:rsid w:val="00D27BBE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B0D4A"/>
    <w:rsid w:val="00DB1096"/>
    <w:rsid w:val="00DB4595"/>
    <w:rsid w:val="00DB5B7E"/>
    <w:rsid w:val="00DB5F37"/>
    <w:rsid w:val="00DB6C0D"/>
    <w:rsid w:val="00DC2EA6"/>
    <w:rsid w:val="00DC35D8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2142E"/>
    <w:rsid w:val="00E26892"/>
    <w:rsid w:val="00E322E9"/>
    <w:rsid w:val="00E3730E"/>
    <w:rsid w:val="00E401BD"/>
    <w:rsid w:val="00E4388C"/>
    <w:rsid w:val="00E516E7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86510"/>
    <w:rsid w:val="00E92DDD"/>
    <w:rsid w:val="00EA0C40"/>
    <w:rsid w:val="00EC7AED"/>
    <w:rsid w:val="00EE2B0B"/>
    <w:rsid w:val="00F04D00"/>
    <w:rsid w:val="00F074FC"/>
    <w:rsid w:val="00F104BB"/>
    <w:rsid w:val="00F133C2"/>
    <w:rsid w:val="00F21669"/>
    <w:rsid w:val="00F25E67"/>
    <w:rsid w:val="00F32C49"/>
    <w:rsid w:val="00F36135"/>
    <w:rsid w:val="00F36772"/>
    <w:rsid w:val="00F43051"/>
    <w:rsid w:val="00F43465"/>
    <w:rsid w:val="00F47536"/>
    <w:rsid w:val="00F562AE"/>
    <w:rsid w:val="00F71560"/>
    <w:rsid w:val="00F808BF"/>
    <w:rsid w:val="00F80C34"/>
    <w:rsid w:val="00F84389"/>
    <w:rsid w:val="00F8655F"/>
    <w:rsid w:val="00F90ED7"/>
    <w:rsid w:val="00F92CF7"/>
    <w:rsid w:val="00F9571F"/>
    <w:rsid w:val="00FA0151"/>
    <w:rsid w:val="00FA26FA"/>
    <w:rsid w:val="00FA321F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0A3B65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FA321F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BBCEA-C06E-45CD-A71E-4FED2A3F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778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Lenz, Nils</cp:lastModifiedBy>
  <cp:revision>20</cp:revision>
  <cp:lastPrinted>2019-04-17T06:20:00Z</cp:lastPrinted>
  <dcterms:created xsi:type="dcterms:W3CDTF">2024-06-19T08:19:00Z</dcterms:created>
  <dcterms:modified xsi:type="dcterms:W3CDTF">2026-06-12T11:49:00Z</dcterms:modified>
</cp:coreProperties>
</file>